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110AA6C8" w:rsidR="00554C23" w:rsidRPr="00B14B1D" w:rsidRDefault="00F1516B" w:rsidP="000028D5">
      <w:pPr>
        <w:pStyle w:val="Heading2"/>
      </w:pPr>
      <w:r>
        <w:t>Hotel R</w:t>
      </w:r>
      <w:r w:rsidR="008376E8">
        <w:t>eservation</w:t>
      </w:r>
      <w:r w:rsidR="00097249">
        <w:t xml:space="preserve"> by Offer ID</w:t>
      </w:r>
    </w:p>
    <w:p w14:paraId="1094B745" w14:textId="04E442ED" w:rsidR="00244820" w:rsidRDefault="00F1516B" w:rsidP="000028D5">
      <w:pPr>
        <w:pStyle w:val="Heading3"/>
      </w:pPr>
      <w:r>
        <w:t>P</w:t>
      </w:r>
      <w:r w:rsidR="008376E8">
        <w:t>anthers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6E8C09F9" w:rsidR="000028D5" w:rsidRDefault="00FB3636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X, v11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20CC35D7" w:rsidR="000028D5" w:rsidRDefault="00FB3636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19,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624FCA19" w14:textId="77777777" w:rsidR="00D7661E" w:rsidRDefault="00D7661E" w:rsidP="00D766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ReservationDetail</w:t>
            </w:r>
            <w:proofErr w:type="spellEnd"/>
            <w:r>
              <w:t xml:space="preserve"> replaces </w:t>
            </w:r>
            <w:proofErr w:type="spellStart"/>
            <w:r>
              <w:t>ReservationBackOffice</w:t>
            </w:r>
            <w:proofErr w:type="spellEnd"/>
            <w:r>
              <w:t>.</w:t>
            </w:r>
          </w:p>
          <w:p w14:paraId="17FD6ED7" w14:textId="2B6554E9" w:rsidR="000028D5" w:rsidRDefault="00D66D11" w:rsidP="00D766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Sell by Offer ID replaces </w:t>
            </w:r>
            <w:proofErr w:type="spellStart"/>
            <w:r w:rsidR="00D7215A">
              <w:t>Identifier.Authority</w:t>
            </w:r>
            <w:proofErr w:type="spellEnd"/>
            <w:r w:rsidR="00D7215A">
              <w:t xml:space="preserve"> and the entire Product Section</w:t>
            </w:r>
            <w:r w:rsidR="00486291">
              <w:t>, Price Section, and Payment Section.</w:t>
            </w:r>
          </w:p>
        </w:tc>
      </w:tr>
    </w:tbl>
    <w:p w14:paraId="33561F02" w14:textId="023300C6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615F46" w14:paraId="2202959A" w14:textId="77777777" w:rsidTr="009E71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25161BBC" w14:textId="1DD1F26E" w:rsidR="00615F46" w:rsidRDefault="00615F46" w:rsidP="009E71A0">
            <w:r>
              <w:t>Product Owner</w:t>
            </w:r>
          </w:p>
        </w:tc>
        <w:tc>
          <w:tcPr>
            <w:tcW w:w="6441" w:type="dxa"/>
          </w:tcPr>
          <w:p w14:paraId="5C32C028" w14:textId="2F1FCAB6" w:rsidR="00615F46" w:rsidRDefault="00486291" w:rsidP="009E71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James Price</w:t>
            </w:r>
          </w:p>
        </w:tc>
      </w:tr>
      <w:tr w:rsidR="00615F46" w14:paraId="1789D5F5" w14:textId="77777777" w:rsidTr="009E71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5831EAF8" w14:textId="2BC7C763" w:rsidR="00615F46" w:rsidRDefault="00615F46" w:rsidP="009E71A0">
            <w:r>
              <w:t>Tech Lead</w:t>
            </w:r>
          </w:p>
        </w:tc>
        <w:tc>
          <w:tcPr>
            <w:tcW w:w="6441" w:type="dxa"/>
          </w:tcPr>
          <w:p w14:paraId="0E100483" w14:textId="7648B33D" w:rsidR="00615F46" w:rsidRDefault="00486291" w:rsidP="009E71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Gabriel Deaconu</w:t>
            </w:r>
          </w:p>
        </w:tc>
      </w:tr>
      <w:tr w:rsidR="00615F46" w14:paraId="2D3C53CF" w14:textId="77777777" w:rsidTr="009E71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1DE1CC9B" w14:textId="02784135" w:rsidR="00615F46" w:rsidRDefault="00615F46" w:rsidP="009E71A0">
            <w:r w:rsidRPr="00615F46">
              <w:rPr>
                <w:color w:val="auto"/>
              </w:rPr>
              <w:t>Scrum Master</w:t>
            </w:r>
          </w:p>
        </w:tc>
        <w:tc>
          <w:tcPr>
            <w:tcW w:w="6441" w:type="dxa"/>
          </w:tcPr>
          <w:p w14:paraId="7A731D6A" w14:textId="60B51F99" w:rsidR="00615F46" w:rsidRDefault="00486291" w:rsidP="009E71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Elod Babos</w:t>
            </w:r>
          </w:p>
        </w:tc>
      </w:tr>
    </w:tbl>
    <w:p w14:paraId="79B15B6E" w14:textId="52A42854" w:rsidR="00932B85" w:rsidRDefault="00932B85" w:rsidP="000028D5"/>
    <w:tbl>
      <w:tblPr>
        <w:tblStyle w:val="GridTable4-Accent3"/>
        <w:tblW w:w="0" w:type="auto"/>
        <w:tblLook w:val="04A0" w:firstRow="1" w:lastRow="0" w:firstColumn="1" w:lastColumn="0" w:noHBand="0" w:noVBand="1"/>
      </w:tblPr>
      <w:tblGrid>
        <w:gridCol w:w="3550"/>
        <w:gridCol w:w="4365"/>
        <w:gridCol w:w="2841"/>
      </w:tblGrid>
      <w:tr w:rsidR="000028D5" w14:paraId="2FCF2B08" w14:textId="77777777" w:rsidTr="00A33D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  <w:gridSpan w:val="3"/>
          </w:tcPr>
          <w:p w14:paraId="5A52A6A0" w14:textId="5C579F59" w:rsidR="000028D5" w:rsidRDefault="00EC2A0D" w:rsidP="000028D5">
            <w:pPr>
              <w:jc w:val="center"/>
            </w:pPr>
            <w:r>
              <w:rPr>
                <w:color w:val="F7E3CB" w:themeColor="background2"/>
              </w:rPr>
              <w:t xml:space="preserve">Release Notes </w:t>
            </w:r>
            <w:r w:rsidR="000028D5" w:rsidRPr="00A33DCF">
              <w:rPr>
                <w:color w:val="F7E3CB" w:themeColor="background2"/>
              </w:rPr>
              <w:t>Approvals</w:t>
            </w:r>
          </w:p>
        </w:tc>
      </w:tr>
      <w:tr w:rsidR="000028D5" w14:paraId="3968C5F6" w14:textId="77777777" w:rsidTr="00A33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0" w:type="dxa"/>
          </w:tcPr>
          <w:p w14:paraId="39B2A2C1" w14:textId="28E12266" w:rsidR="000028D5" w:rsidRDefault="000028D5" w:rsidP="009E71A0"/>
        </w:tc>
        <w:tc>
          <w:tcPr>
            <w:tcW w:w="4365" w:type="dxa"/>
          </w:tcPr>
          <w:p w14:paraId="30BD9274" w14:textId="37844B7F" w:rsidR="000028D5" w:rsidRPr="00A33DCF" w:rsidRDefault="000028D5" w:rsidP="009E71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33DCF">
              <w:rPr>
                <w:b/>
                <w:bCs/>
              </w:rPr>
              <w:t>Name</w:t>
            </w:r>
          </w:p>
        </w:tc>
        <w:tc>
          <w:tcPr>
            <w:tcW w:w="2841" w:type="dxa"/>
          </w:tcPr>
          <w:p w14:paraId="151A9F95" w14:textId="279D1478" w:rsidR="000028D5" w:rsidRPr="00A33DCF" w:rsidRDefault="000028D5" w:rsidP="009E71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33DCF">
              <w:rPr>
                <w:b/>
                <w:bCs/>
              </w:rPr>
              <w:t>Approval Date</w:t>
            </w:r>
          </w:p>
        </w:tc>
      </w:tr>
      <w:tr w:rsidR="000028D5" w14:paraId="48C7DC0E" w14:textId="77777777" w:rsidTr="00A33D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0" w:type="dxa"/>
          </w:tcPr>
          <w:p w14:paraId="037F3601" w14:textId="0756A6A0" w:rsidR="000028D5" w:rsidRDefault="000028D5" w:rsidP="009E71A0">
            <w:r>
              <w:t>Product Owner</w:t>
            </w:r>
          </w:p>
        </w:tc>
        <w:tc>
          <w:tcPr>
            <w:tcW w:w="4365" w:type="dxa"/>
          </w:tcPr>
          <w:p w14:paraId="17021D58" w14:textId="48784B39" w:rsidR="000028D5" w:rsidRDefault="00486291" w:rsidP="009E71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James Price</w:t>
            </w:r>
          </w:p>
        </w:tc>
        <w:tc>
          <w:tcPr>
            <w:tcW w:w="2841" w:type="dxa"/>
          </w:tcPr>
          <w:p w14:paraId="42476A5A" w14:textId="30BE482E" w:rsidR="000028D5" w:rsidRDefault="00486291" w:rsidP="009E71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1/19/2022</w:t>
            </w:r>
          </w:p>
        </w:tc>
      </w:tr>
      <w:tr w:rsidR="000028D5" w14:paraId="731FAEA5" w14:textId="77777777" w:rsidTr="00A33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0" w:type="dxa"/>
          </w:tcPr>
          <w:p w14:paraId="229A65D6" w14:textId="6416849B" w:rsidR="000028D5" w:rsidRDefault="000028D5" w:rsidP="009E71A0">
            <w:r>
              <w:t>Technical Communications</w:t>
            </w:r>
          </w:p>
        </w:tc>
        <w:tc>
          <w:tcPr>
            <w:tcW w:w="4365" w:type="dxa"/>
          </w:tcPr>
          <w:p w14:paraId="1841856E" w14:textId="77777777" w:rsidR="000028D5" w:rsidRDefault="000028D5" w:rsidP="009E71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41" w:type="dxa"/>
          </w:tcPr>
          <w:p w14:paraId="24A899C4" w14:textId="77777777" w:rsidR="000028D5" w:rsidRDefault="000028D5" w:rsidP="009E71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82BAF3A" w14:textId="77777777" w:rsidR="000028D5" w:rsidRPr="000028D5" w:rsidRDefault="000028D5" w:rsidP="000028D5"/>
    <w:p w14:paraId="34479D12" w14:textId="17CF8C14" w:rsidR="007B72A9" w:rsidRDefault="007B72A9" w:rsidP="00C10BA0">
      <w:pPr>
        <w:widowControl/>
        <w:spacing w:after="0"/>
      </w:pPr>
    </w:p>
    <w:sdt>
      <w:sdtPr>
        <w:rPr>
          <w:rFonts w:asciiTheme="minorHAnsi" w:eastAsia="Times New Roman" w:hAnsiTheme="minorHAnsi" w:cs="Times New Roman"/>
          <w:b/>
          <w:bCs/>
          <w:caps w:val="0"/>
          <w:color w:val="63666A"/>
          <w:sz w:val="22"/>
          <w:szCs w:val="24"/>
          <w:lang w:eastAsia="en-US"/>
        </w:rPr>
        <w:id w:val="745160216"/>
        <w:docPartObj>
          <w:docPartGallery w:val="Table of Contents"/>
          <w:docPartUnique/>
        </w:docPartObj>
      </w:sdtPr>
      <w:sdtEndPr>
        <w:rPr>
          <w:rFonts w:eastAsia="Arial" w:cstheme="minorBidi"/>
          <w:b w:val="0"/>
          <w:bCs w:val="0"/>
          <w:noProof/>
          <w:color w:val="000000" w:themeColor="text1"/>
          <w:szCs w:val="20"/>
        </w:rPr>
      </w:sdtEndPr>
      <w:sdtContent>
        <w:p w14:paraId="3A618E8F" w14:textId="39FC13AC" w:rsidR="00554C23" w:rsidRPr="00897D1C" w:rsidRDefault="00554C23" w:rsidP="0048308C">
          <w:pPr>
            <w:pStyle w:val="TOCHeading"/>
            <w:tabs>
              <w:tab w:val="left" w:pos="6958"/>
            </w:tabs>
          </w:pPr>
          <w:r w:rsidRPr="00897D1C">
            <w:t>Contents</w:t>
          </w:r>
          <w:r w:rsidR="0048308C">
            <w:tab/>
          </w:r>
        </w:p>
        <w:p w14:paraId="02DD3887" w14:textId="7EDF4ED5" w:rsidR="00B72604" w:rsidRDefault="00554C23">
          <w:pPr>
            <w:pStyle w:val="TOC1"/>
            <w:tabs>
              <w:tab w:val="right" w:leader="dot" w:pos="10756"/>
            </w:tabs>
            <w:rPr>
              <w:rFonts w:eastAsiaTheme="minorEastAsia"/>
              <w:b w:val="0"/>
              <w:noProof/>
              <w:color w:val="auto"/>
              <w:szCs w:val="22"/>
            </w:rPr>
          </w:pPr>
          <w:r w:rsidRPr="00554C23">
            <w:rPr>
              <w:rFonts w:ascii="Arial" w:hAnsi="Arial"/>
              <w:color w:val="auto"/>
              <w:szCs w:val="22"/>
            </w:rPr>
            <w:fldChar w:fldCharType="begin"/>
          </w:r>
          <w:r w:rsidRPr="00554C23">
            <w:rPr>
              <w:color w:val="auto"/>
            </w:rPr>
            <w:instrText xml:space="preserve"> TOC \o "1-3" \h \z \u </w:instrText>
          </w:r>
          <w:r w:rsidRPr="00554C23">
            <w:rPr>
              <w:rFonts w:ascii="Arial" w:hAnsi="Arial"/>
              <w:color w:val="auto"/>
              <w:szCs w:val="22"/>
            </w:rPr>
            <w:fldChar w:fldCharType="separate"/>
          </w:r>
          <w:hyperlink w:anchor="_Toc66179024" w:history="1">
            <w:r w:rsidR="00B72604" w:rsidRPr="00417740">
              <w:rPr>
                <w:rStyle w:val="Hyperlink"/>
                <w:noProof/>
              </w:rPr>
              <w:t>Customer-facing features</w:t>
            </w:r>
            <w:r w:rsidR="00B72604">
              <w:rPr>
                <w:noProof/>
                <w:webHidden/>
              </w:rPr>
              <w:tab/>
            </w:r>
            <w:r w:rsidR="00B72604">
              <w:rPr>
                <w:noProof/>
                <w:webHidden/>
              </w:rPr>
              <w:fldChar w:fldCharType="begin"/>
            </w:r>
            <w:r w:rsidR="00B72604">
              <w:rPr>
                <w:noProof/>
                <w:webHidden/>
              </w:rPr>
              <w:instrText xml:space="preserve"> PAGEREF _Toc66179024 \h </w:instrText>
            </w:r>
            <w:r w:rsidR="00B72604">
              <w:rPr>
                <w:noProof/>
                <w:webHidden/>
              </w:rPr>
            </w:r>
            <w:r w:rsidR="00B72604">
              <w:rPr>
                <w:noProof/>
                <w:webHidden/>
              </w:rPr>
              <w:fldChar w:fldCharType="separate"/>
            </w:r>
            <w:r w:rsidR="0048308C">
              <w:rPr>
                <w:noProof/>
                <w:webHidden/>
              </w:rPr>
              <w:t>2</w:t>
            </w:r>
            <w:r w:rsidR="00B72604">
              <w:rPr>
                <w:noProof/>
                <w:webHidden/>
              </w:rPr>
              <w:fldChar w:fldCharType="end"/>
            </w:r>
          </w:hyperlink>
        </w:p>
        <w:p w14:paraId="7BCE45FE" w14:textId="52A2530B" w:rsidR="00B72604" w:rsidRDefault="006168C7">
          <w:pPr>
            <w:pStyle w:val="TOC2"/>
            <w:tabs>
              <w:tab w:val="right" w:leader="dot" w:pos="10756"/>
            </w:tabs>
            <w:rPr>
              <w:rFonts w:eastAsiaTheme="minorEastAsia"/>
              <w:noProof/>
              <w:color w:val="auto"/>
              <w:szCs w:val="22"/>
            </w:rPr>
          </w:pPr>
          <w:hyperlink w:anchor="_Toc66179025" w:history="1">
            <w:r w:rsidR="00B72604" w:rsidRPr="00417740">
              <w:rPr>
                <w:rStyle w:val="Hyperlink"/>
                <w:noProof/>
              </w:rPr>
              <w:t>&lt;FEATURE TITLE&gt;</w:t>
            </w:r>
            <w:r w:rsidR="00B72604">
              <w:rPr>
                <w:noProof/>
                <w:webHidden/>
              </w:rPr>
              <w:tab/>
            </w:r>
            <w:r w:rsidR="00B72604">
              <w:rPr>
                <w:noProof/>
                <w:webHidden/>
              </w:rPr>
              <w:fldChar w:fldCharType="begin"/>
            </w:r>
            <w:r w:rsidR="00B72604">
              <w:rPr>
                <w:noProof/>
                <w:webHidden/>
              </w:rPr>
              <w:instrText xml:space="preserve"> PAGEREF _Toc66179025 \h </w:instrText>
            </w:r>
            <w:r w:rsidR="00B72604">
              <w:rPr>
                <w:noProof/>
                <w:webHidden/>
              </w:rPr>
            </w:r>
            <w:r w:rsidR="00B72604">
              <w:rPr>
                <w:noProof/>
                <w:webHidden/>
              </w:rPr>
              <w:fldChar w:fldCharType="separate"/>
            </w:r>
            <w:r w:rsidR="0048308C">
              <w:rPr>
                <w:noProof/>
                <w:webHidden/>
              </w:rPr>
              <w:t>2</w:t>
            </w:r>
            <w:r w:rsidR="00B72604">
              <w:rPr>
                <w:noProof/>
                <w:webHidden/>
              </w:rPr>
              <w:fldChar w:fldCharType="end"/>
            </w:r>
          </w:hyperlink>
        </w:p>
        <w:p w14:paraId="33600EE6" w14:textId="3CD1483B" w:rsidR="00B72604" w:rsidRDefault="006168C7">
          <w:pPr>
            <w:pStyle w:val="TOC1"/>
            <w:tabs>
              <w:tab w:val="right" w:leader="dot" w:pos="10756"/>
            </w:tabs>
            <w:rPr>
              <w:rFonts w:eastAsiaTheme="minorEastAsia"/>
              <w:b w:val="0"/>
              <w:noProof/>
              <w:color w:val="auto"/>
              <w:szCs w:val="22"/>
            </w:rPr>
          </w:pPr>
          <w:hyperlink w:anchor="_Toc66179026" w:history="1">
            <w:r w:rsidR="00B72604" w:rsidRPr="00417740">
              <w:rPr>
                <w:rStyle w:val="Hyperlink"/>
                <w:noProof/>
              </w:rPr>
              <w:t>Internal Features List</w:t>
            </w:r>
            <w:r w:rsidR="00B72604">
              <w:rPr>
                <w:noProof/>
                <w:webHidden/>
              </w:rPr>
              <w:tab/>
            </w:r>
            <w:r w:rsidR="00B72604">
              <w:rPr>
                <w:noProof/>
                <w:webHidden/>
              </w:rPr>
              <w:fldChar w:fldCharType="begin"/>
            </w:r>
            <w:r w:rsidR="00B72604">
              <w:rPr>
                <w:noProof/>
                <w:webHidden/>
              </w:rPr>
              <w:instrText xml:space="preserve"> PAGEREF _Toc66179026 \h </w:instrText>
            </w:r>
            <w:r w:rsidR="00B72604">
              <w:rPr>
                <w:noProof/>
                <w:webHidden/>
              </w:rPr>
            </w:r>
            <w:r w:rsidR="00B72604">
              <w:rPr>
                <w:noProof/>
                <w:webHidden/>
              </w:rPr>
              <w:fldChar w:fldCharType="separate"/>
            </w:r>
            <w:r w:rsidR="0048308C">
              <w:rPr>
                <w:noProof/>
                <w:webHidden/>
              </w:rPr>
              <w:t>3</w:t>
            </w:r>
            <w:r w:rsidR="00B72604">
              <w:rPr>
                <w:noProof/>
                <w:webHidden/>
              </w:rPr>
              <w:fldChar w:fldCharType="end"/>
            </w:r>
          </w:hyperlink>
        </w:p>
        <w:p w14:paraId="07284E12" w14:textId="26CBEC2E" w:rsidR="00B72604" w:rsidRDefault="006168C7">
          <w:pPr>
            <w:pStyle w:val="TOC1"/>
            <w:tabs>
              <w:tab w:val="right" w:leader="dot" w:pos="10756"/>
            </w:tabs>
            <w:rPr>
              <w:rFonts w:eastAsiaTheme="minorEastAsia"/>
              <w:b w:val="0"/>
              <w:noProof/>
              <w:color w:val="auto"/>
              <w:szCs w:val="22"/>
            </w:rPr>
          </w:pPr>
          <w:hyperlink w:anchor="_Toc66179027" w:history="1">
            <w:r w:rsidR="00B72604" w:rsidRPr="00417740">
              <w:rPr>
                <w:rStyle w:val="Hyperlink"/>
                <w:noProof/>
              </w:rPr>
              <w:t>Known Issues List</w:t>
            </w:r>
            <w:r w:rsidR="00B72604">
              <w:rPr>
                <w:noProof/>
                <w:webHidden/>
              </w:rPr>
              <w:tab/>
            </w:r>
            <w:r w:rsidR="00B72604">
              <w:rPr>
                <w:noProof/>
                <w:webHidden/>
              </w:rPr>
              <w:fldChar w:fldCharType="begin"/>
            </w:r>
            <w:r w:rsidR="00B72604">
              <w:rPr>
                <w:noProof/>
                <w:webHidden/>
              </w:rPr>
              <w:instrText xml:space="preserve"> PAGEREF _Toc66179027 \h </w:instrText>
            </w:r>
            <w:r w:rsidR="00B72604">
              <w:rPr>
                <w:noProof/>
                <w:webHidden/>
              </w:rPr>
            </w:r>
            <w:r w:rsidR="00B72604">
              <w:rPr>
                <w:noProof/>
                <w:webHidden/>
              </w:rPr>
              <w:fldChar w:fldCharType="separate"/>
            </w:r>
            <w:r w:rsidR="0048308C">
              <w:rPr>
                <w:noProof/>
                <w:webHidden/>
              </w:rPr>
              <w:t>3</w:t>
            </w:r>
            <w:r w:rsidR="00B72604">
              <w:rPr>
                <w:noProof/>
                <w:webHidden/>
              </w:rPr>
              <w:fldChar w:fldCharType="end"/>
            </w:r>
          </w:hyperlink>
        </w:p>
        <w:p w14:paraId="268CBB50" w14:textId="3047CB14" w:rsidR="00554C23" w:rsidRDefault="00554C23" w:rsidP="00D14783">
          <w:pPr>
            <w:rPr>
              <w:noProof/>
            </w:rPr>
          </w:pPr>
          <w:r w:rsidRPr="00554C23">
            <w:rPr>
              <w:b/>
              <w:bCs/>
              <w:noProof/>
              <w:color w:val="auto"/>
            </w:rPr>
            <w:fldChar w:fldCharType="end"/>
          </w:r>
        </w:p>
      </w:sdtContent>
    </w:sdt>
    <w:p w14:paraId="4ACC018F" w14:textId="5EAC98C5" w:rsidR="0095356C" w:rsidRPr="007B72A9" w:rsidRDefault="0095356C" w:rsidP="007B72A9">
      <w:bookmarkStart w:id="3" w:name="_Toc405969879"/>
    </w:p>
    <w:p w14:paraId="0F649F79" w14:textId="25B0719E" w:rsidR="00392BAB" w:rsidRDefault="0056171F" w:rsidP="00D14783">
      <w:pPr>
        <w:pStyle w:val="Heading1"/>
      </w:pPr>
      <w:bookmarkStart w:id="4" w:name="_Toc66179024"/>
      <w:bookmarkEnd w:id="3"/>
      <w:r>
        <w:t>Customer-facing features</w:t>
      </w:r>
      <w:bookmarkEnd w:id="4"/>
    </w:p>
    <w:p w14:paraId="0AD99A69" w14:textId="5B158F16" w:rsidR="00392BAB" w:rsidRDefault="0056171F" w:rsidP="00D14783">
      <w:r w:rsidRPr="00B72604">
        <w:rPr>
          <w:b/>
          <w:bCs/>
          <w:highlight w:val="yellow"/>
        </w:rPr>
        <w:t>Use a separate table for each customer-facing feature.</w:t>
      </w:r>
      <w:r w:rsidRPr="0056171F">
        <w:t xml:space="preserve"> This is any feature that affects the header, request, or response – basically, any change to what customers must send or what they receive back.</w:t>
      </w:r>
    </w:p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659"/>
        <w:gridCol w:w="1978"/>
        <w:gridCol w:w="1325"/>
        <w:gridCol w:w="655"/>
        <w:gridCol w:w="1984"/>
      </w:tblGrid>
      <w:tr w:rsidR="0056171F" w:rsidRPr="00B927AB" w14:paraId="43EDB873" w14:textId="77777777" w:rsidTr="009E71A0">
        <w:trPr>
          <w:cantSplit/>
        </w:trPr>
        <w:tc>
          <w:tcPr>
            <w:tcW w:w="10350" w:type="dxa"/>
            <w:gridSpan w:val="7"/>
          </w:tcPr>
          <w:p w14:paraId="0B980EE3" w14:textId="77777777" w:rsidR="00266B56" w:rsidRDefault="00266B56" w:rsidP="00266B56">
            <w:pPr>
              <w:rPr>
                <w:rFonts w:asciiTheme="majorHAnsi" w:eastAsiaTheme="majorEastAsia" w:hAnsiTheme="majorHAnsi" w:cs="Times New Roman (Headings CS)"/>
                <w:b/>
                <w:sz w:val="32"/>
                <w:szCs w:val="32"/>
              </w:rPr>
            </w:pPr>
            <w:r w:rsidRPr="00BF0B1D">
              <w:rPr>
                <w:rFonts w:asciiTheme="majorHAnsi" w:eastAsiaTheme="majorEastAsia" w:hAnsiTheme="majorHAnsi" w:cs="Times New Roman (Headings CS)"/>
                <w:b/>
                <w:sz w:val="32"/>
                <w:szCs w:val="32"/>
              </w:rPr>
              <w:t xml:space="preserve">Hotel Kit sell and cancel enhancements to support MSC </w:t>
            </w:r>
          </w:p>
          <w:p w14:paraId="637FDF66" w14:textId="77777777" w:rsidR="00266B56" w:rsidRDefault="006168C7" w:rsidP="00266B56">
            <w:hyperlink r:id="rId11" w:history="1">
              <w:r w:rsidR="00266B56">
                <w:rPr>
                  <w:rStyle w:val="Hyperlink"/>
                  <w:sz w:val="22"/>
                </w:rPr>
                <w:t>HCCD-21889</w:t>
              </w:r>
            </w:hyperlink>
          </w:p>
          <w:p w14:paraId="3BAA2A17" w14:textId="77777777" w:rsidR="00266B56" w:rsidRPr="00AB46AF" w:rsidRDefault="00266B56" w:rsidP="00266B56">
            <w:pPr>
              <w:rPr>
                <w:b/>
                <w:bCs/>
                <w:sz w:val="32"/>
                <w:szCs w:val="32"/>
              </w:rPr>
            </w:pPr>
            <w:r w:rsidRPr="00AB46AF">
              <w:rPr>
                <w:b/>
                <w:bCs/>
                <w:sz w:val="32"/>
                <w:szCs w:val="32"/>
              </w:rPr>
              <w:t>Full booking data in reservation response</w:t>
            </w:r>
          </w:p>
          <w:p w14:paraId="23425CC5" w14:textId="0A1D8CA0" w:rsidR="0056171F" w:rsidRPr="00E03C35" w:rsidRDefault="006168C7" w:rsidP="00266B56">
            <w:hyperlink r:id="rId12" w:history="1">
              <w:r w:rsidR="00266B56">
                <w:rPr>
                  <w:rStyle w:val="Hyperlink"/>
                  <w:sz w:val="22"/>
                </w:rPr>
                <w:t>HCCD-13846</w:t>
              </w:r>
            </w:hyperlink>
          </w:p>
        </w:tc>
      </w:tr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CA90594" w14:textId="77777777" w:rsidTr="009E71A0">
        <w:trPr>
          <w:cantSplit/>
          <w:trHeight w:val="458"/>
        </w:trPr>
        <w:tc>
          <w:tcPr>
            <w:tcW w:w="2429" w:type="dxa"/>
            <w:vMerge w:val="restart"/>
          </w:tcPr>
          <w:p w14:paraId="73792DC3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Type of change:</w:t>
            </w: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0ADD8C80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New feature:</w:t>
            </w:r>
          </w:p>
        </w:tc>
        <w:tc>
          <w:tcPr>
            <w:tcW w:w="1978" w:type="dxa"/>
          </w:tcPr>
          <w:p w14:paraId="7063CB4F" w14:textId="7B020AE9" w:rsidR="0056171F" w:rsidRPr="00E858F4" w:rsidRDefault="00266B56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3F7B9A7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Defect fix:</w:t>
            </w:r>
          </w:p>
        </w:tc>
        <w:tc>
          <w:tcPr>
            <w:tcW w:w="1984" w:type="dxa"/>
          </w:tcPr>
          <w:p w14:paraId="03E1E8B4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05B0B460" w14:textId="77777777" w:rsidTr="009E71A0">
        <w:trPr>
          <w:cantSplit/>
          <w:trHeight w:val="300"/>
        </w:trPr>
        <w:tc>
          <w:tcPr>
            <w:tcW w:w="2429" w:type="dxa"/>
            <w:vMerge/>
          </w:tcPr>
          <w:p w14:paraId="4B47BD7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1A3CF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Model upgrade:</w:t>
            </w:r>
          </w:p>
        </w:tc>
        <w:tc>
          <w:tcPr>
            <w:tcW w:w="1978" w:type="dxa"/>
          </w:tcPr>
          <w:p w14:paraId="2F3B5128" w14:textId="1869922B" w:rsidR="0056171F" w:rsidRPr="00E858F4" w:rsidRDefault="00266B56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11A5253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Enabler / Other:</w:t>
            </w:r>
          </w:p>
        </w:tc>
        <w:tc>
          <w:tcPr>
            <w:tcW w:w="1984" w:type="dxa"/>
          </w:tcPr>
          <w:p w14:paraId="0791F6A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6"/>
          </w:tcPr>
          <w:p w14:paraId="68077626" w14:textId="77777777" w:rsidR="00C5574A" w:rsidRDefault="00C5574A" w:rsidP="00C557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Upgrade message to Model X,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11.  Create fields to request book, modify, cancel of hotel segments from the specific source (aggregator:  Travelport, Expedia, Booking.com) from which the rate was returned in the availability response.</w:t>
            </w:r>
          </w:p>
          <w:p w14:paraId="2F0240F5" w14:textId="014C6CCB" w:rsidR="0056171F" w:rsidRPr="00E858F4" w:rsidRDefault="00C5574A" w:rsidP="00C557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Normalized field responses from Travelport, Expedia, and Booking.com.</w:t>
            </w: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  <w:gridSpan w:val="2"/>
          </w:tcPr>
          <w:p w14:paraId="2CA29D37" w14:textId="68B867F3" w:rsidR="0056171F" w:rsidRPr="00E858F4" w:rsidRDefault="00C5574A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  <w:gridSpan w:val="2"/>
          </w:tcPr>
          <w:p w14:paraId="4B1EA04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6"/>
          </w:tcPr>
          <w:p w14:paraId="430EAACF" w14:textId="77777777" w:rsidR="00FE64A0" w:rsidRDefault="00FE64A0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 Changes:</w:t>
            </w:r>
          </w:p>
          <w:p w14:paraId="3B672ADC" w14:textId="2C3331EA" w:rsidR="0056171F" w:rsidRDefault="00B4335C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header:</w:t>
            </w:r>
          </w:p>
          <w:p w14:paraId="63DCBECE" w14:textId="77777777" w:rsidR="00B4335C" w:rsidRDefault="00B4335C" w:rsidP="00B4335C">
            <w:r>
              <w:t>"</w:t>
            </w:r>
            <w:proofErr w:type="spellStart"/>
            <w:r>
              <w:t>ReservationDetail</w:t>
            </w:r>
            <w:proofErr w:type="spellEnd"/>
            <w:r>
              <w:t>": {</w:t>
            </w:r>
          </w:p>
          <w:p w14:paraId="2690D72E" w14:textId="77777777" w:rsidR="00B4335C" w:rsidRDefault="00B4335C" w:rsidP="00B4335C">
            <w:r>
              <w:tab/>
            </w:r>
            <w:r>
              <w:tab/>
              <w:t>"Offer": [</w:t>
            </w:r>
          </w:p>
          <w:p w14:paraId="1D9BBA3B" w14:textId="77777777" w:rsidR="00B4335C" w:rsidRDefault="00B4335C" w:rsidP="00B4335C">
            <w:r>
              <w:tab/>
            </w:r>
            <w:r>
              <w:tab/>
            </w:r>
            <w:r>
              <w:tab/>
              <w:t>{</w:t>
            </w:r>
          </w:p>
          <w:p w14:paraId="7A443DF3" w14:textId="77777777" w:rsidR="00B4335C" w:rsidRDefault="00B4335C" w:rsidP="00B4335C"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27098F49" w14:textId="77777777" w:rsidR="00B4335C" w:rsidRDefault="00B4335C" w:rsidP="00B4335C">
            <w:r>
              <w:tab/>
            </w:r>
            <w:r>
              <w:tab/>
            </w:r>
            <w:r>
              <w:tab/>
            </w:r>
            <w:r>
              <w:tab/>
              <w:t>"id": "3d2e6b35-6289-4ff7-a5f9-3312f734e60d:de1d2d4e-69d1-42ec-9a44-48fc332f7d98"</w:t>
            </w:r>
          </w:p>
          <w:p w14:paraId="34CAAEAC" w14:textId="77777777" w:rsidR="00B4335C" w:rsidRDefault="00B4335C" w:rsidP="00B4335C">
            <w:r>
              <w:tab/>
            </w:r>
            <w:r>
              <w:tab/>
            </w:r>
            <w:r>
              <w:tab/>
              <w:t>}</w:t>
            </w:r>
          </w:p>
          <w:p w14:paraId="5E9BDD71" w14:textId="1A616833" w:rsidR="00B4335C" w:rsidRDefault="00B4335C" w:rsidP="00B4335C">
            <w:r>
              <w:tab/>
            </w:r>
            <w:r>
              <w:tab/>
              <w:t>],</w:t>
            </w:r>
          </w:p>
          <w:p w14:paraId="25E72D6B" w14:textId="6C555A16" w:rsidR="00842D13" w:rsidRDefault="00842D13" w:rsidP="00B4335C">
            <w:r>
              <w:t>Response:</w:t>
            </w:r>
          </w:p>
          <w:p w14:paraId="216DE612" w14:textId="54069A67" w:rsidR="00842D13" w:rsidRDefault="00842D13" w:rsidP="00B4335C">
            <w:r>
              <w:t>New Header:</w:t>
            </w:r>
          </w:p>
          <w:p w14:paraId="65988A35" w14:textId="77777777" w:rsidR="00842D13" w:rsidRDefault="00842D13" w:rsidP="00842D13">
            <w:r>
              <w:t>"Reservation": {</w:t>
            </w:r>
          </w:p>
          <w:p w14:paraId="27FB0466" w14:textId="77777777" w:rsidR="00842D13" w:rsidRDefault="00842D13" w:rsidP="00842D13"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ReservationDetail</w:t>
            </w:r>
            <w:proofErr w:type="spellEnd"/>
            <w:r>
              <w:t>",</w:t>
            </w:r>
          </w:p>
          <w:p w14:paraId="63E47B2B" w14:textId="77777777" w:rsidR="00842D13" w:rsidRDefault="00842D13" w:rsidP="00842D13">
            <w:r>
              <w:tab/>
            </w:r>
            <w:r>
              <w:tab/>
            </w:r>
            <w:r>
              <w:tab/>
              <w:t>"Offer": [</w:t>
            </w:r>
          </w:p>
          <w:p w14:paraId="4F5610B7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3CC0C21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35FA2B0D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"id": "3d2e6b35-6289-4ff7-a5f9-3312f734e60d:de1d2d4e-69d1-42ec-9a44-48fc332f7d98",</w:t>
            </w:r>
          </w:p>
          <w:p w14:paraId="59525C20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"Identifier": {</w:t>
            </w:r>
          </w:p>
          <w:p w14:paraId="47A51FA0" w14:textId="77777777" w:rsidR="00842D13" w:rsidRDefault="00842D13" w:rsidP="00842D1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"authority": "EXPE"</w:t>
            </w:r>
          </w:p>
          <w:p w14:paraId="24BB1B76" w14:textId="77777777" w:rsidR="00842D13" w:rsidRDefault="00842D13" w:rsidP="00842D13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75F9E4AF" w14:textId="18AE8E1C" w:rsidR="00842D13" w:rsidRDefault="00A47A58" w:rsidP="00B4335C">
            <w:r>
              <w:t>Room Information:</w:t>
            </w:r>
          </w:p>
          <w:p w14:paraId="260A6B62" w14:textId="77777777" w:rsidR="00A47A58" w:rsidRDefault="00A47A58" w:rsidP="00A47A58">
            <w:r>
              <w:t>"</w:t>
            </w:r>
            <w:proofErr w:type="spellStart"/>
            <w:r>
              <w:t>RoomType</w:t>
            </w:r>
            <w:proofErr w:type="spellEnd"/>
            <w:r>
              <w:t>": {</w:t>
            </w:r>
          </w:p>
          <w:p w14:paraId="78C64406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RoomTypeDetail</w:t>
            </w:r>
            <w:proofErr w:type="spellEnd"/>
            <w:r>
              <w:t>",</w:t>
            </w:r>
          </w:p>
          <w:p w14:paraId="692C8793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RoomCharacteristics</w:t>
            </w:r>
            <w:proofErr w:type="spellEnd"/>
            <w:r>
              <w:t>": {</w:t>
            </w:r>
          </w:p>
          <w:p w14:paraId="6C59F3BB" w14:textId="77777777" w:rsidR="00A47A58" w:rsidRDefault="00A47A58" w:rsidP="00A47A58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BedConfiguration</w:t>
            </w:r>
            <w:proofErr w:type="spellEnd"/>
            <w:r>
              <w:t>": [</w:t>
            </w:r>
          </w:p>
          <w:p w14:paraId="51E84B43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79C2CC5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"quantity": 1,</w:t>
            </w:r>
          </w:p>
          <w:p w14:paraId="1D6E5CD5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bedType</w:t>
            </w:r>
            <w:proofErr w:type="spellEnd"/>
            <w:r>
              <w:t>": "KingBed",</w:t>
            </w:r>
          </w:p>
          <w:p w14:paraId="2DEC13FF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"size": "King"</w:t>
            </w:r>
          </w:p>
          <w:p w14:paraId="54C7F574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620387D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6D23C29D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nonSmokingInd</w:t>
            </w:r>
            <w:proofErr w:type="spellEnd"/>
            <w:r>
              <w:t>": false</w:t>
            </w:r>
          </w:p>
          <w:p w14:paraId="0FEDEB83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3570B86A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"Description": {</w:t>
            </w:r>
          </w:p>
          <w:p w14:paraId="405F7A59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"value": "1 King Bed with </w:t>
            </w:r>
            <w:proofErr w:type="spellStart"/>
            <w:r>
              <w:t>Chang'an</w:t>
            </w:r>
            <w:proofErr w:type="spellEnd"/>
            <w:r>
              <w:t xml:space="preserve"> Avenue View"</w:t>
            </w:r>
          </w:p>
          <w:p w14:paraId="29E578E2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635B33B1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roomInd</w:t>
            </w:r>
            <w:proofErr w:type="spellEnd"/>
            <w:r>
              <w:t>": false,</w:t>
            </w:r>
          </w:p>
          <w:p w14:paraId="3CDAF2FB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convertedInd</w:t>
            </w:r>
            <w:proofErr w:type="spellEnd"/>
            <w:r>
              <w:t>": false,</w:t>
            </w:r>
          </w:p>
          <w:p w14:paraId="36A84D51" w14:textId="77777777" w:rsidR="00A47A58" w:rsidRDefault="00A47A58" w:rsidP="00A47A5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alternateInd</w:t>
            </w:r>
            <w:proofErr w:type="spellEnd"/>
            <w:r>
              <w:t>": false</w:t>
            </w:r>
          </w:p>
          <w:p w14:paraId="71AAF6DD" w14:textId="77777777" w:rsidR="00A47A58" w:rsidRDefault="00A47A58" w:rsidP="00A47A58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B1B673A" w14:textId="76D49887" w:rsidR="003C604E" w:rsidRDefault="0099762A" w:rsidP="00B4335C">
            <w:r>
              <w:t>Additional Price Details:</w:t>
            </w:r>
          </w:p>
          <w:p w14:paraId="0DB7CD84" w14:textId="77777777" w:rsidR="0099762A" w:rsidRDefault="0099762A" w:rsidP="0099762A">
            <w:r>
              <w:t>"</w:t>
            </w:r>
            <w:proofErr w:type="spellStart"/>
            <w:r>
              <w:t>VendorCurrencyTotal</w:t>
            </w:r>
            <w:proofErr w:type="spellEnd"/>
            <w:r>
              <w:t>": {</w:t>
            </w:r>
          </w:p>
          <w:p w14:paraId="5F54037D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currencyCode</w:t>
            </w:r>
            <w:proofErr w:type="spellEnd"/>
            <w:r>
              <w:t>": "USD",</w:t>
            </w:r>
          </w:p>
          <w:p w14:paraId="3516B7A4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"Total": 787.48,</w:t>
            </w:r>
          </w:p>
          <w:p w14:paraId="438FD144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approximateInd</w:t>
            </w:r>
            <w:proofErr w:type="spellEnd"/>
            <w:r>
              <w:t>": false</w:t>
            </w:r>
          </w:p>
          <w:p w14:paraId="7F5BEA80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44037AD" w14:textId="77777777" w:rsidR="0099762A" w:rsidRDefault="0099762A" w:rsidP="0099762A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PriceBreakdown</w:t>
            </w:r>
            <w:proofErr w:type="spellEnd"/>
            <w:r>
              <w:t>": [</w:t>
            </w:r>
          </w:p>
          <w:p w14:paraId="2EA48F09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7A102608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PriceBreakdownHospitality</w:t>
            </w:r>
            <w:proofErr w:type="spellEnd"/>
            <w:r>
              <w:t>",</w:t>
            </w:r>
          </w:p>
          <w:p w14:paraId="588FF1F9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roomPricingType</w:t>
            </w:r>
            <w:proofErr w:type="spellEnd"/>
            <w:r>
              <w:t>": "Per night",</w:t>
            </w:r>
          </w:p>
          <w:p w14:paraId="2542BB0B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NightlyRate</w:t>
            </w:r>
            <w:proofErr w:type="spellEnd"/>
            <w:r>
              <w:t>": [</w:t>
            </w:r>
          </w:p>
          <w:p w14:paraId="0C0E69D2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1FFE4215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startDate</w:t>
            </w:r>
            <w:proofErr w:type="spellEnd"/>
            <w:r>
              <w:t>": "2022-05-23",</w:t>
            </w:r>
          </w:p>
          <w:p w14:paraId="7839DA38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"Amount": {</w:t>
            </w:r>
          </w:p>
          <w:p w14:paraId="5E759831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CurrencyCode</w:t>
            </w:r>
            <w:proofErr w:type="spellEnd"/>
            <w:r>
              <w:t>": {</w:t>
            </w:r>
          </w:p>
          <w:p w14:paraId="605C87C2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"USD"</w:t>
            </w:r>
          </w:p>
          <w:p w14:paraId="58D11643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684FDAAF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"Base": 330.79,</w:t>
            </w:r>
          </w:p>
          <w:p w14:paraId="5A855D50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"Taxes": {</w:t>
            </w:r>
          </w:p>
          <w:p w14:paraId="4959BBED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TaxesDetail</w:t>
            </w:r>
            <w:proofErr w:type="spellEnd"/>
            <w:r>
              <w:t>",</w:t>
            </w:r>
          </w:p>
          <w:p w14:paraId="128B423A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"Tax": [</w:t>
            </w:r>
          </w:p>
          <w:p w14:paraId="0378575B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ABBFEF2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62.95,</w:t>
            </w:r>
          </w:p>
          <w:p w14:paraId="59306F4A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currencyCode</w:t>
            </w:r>
            <w:proofErr w:type="spellEnd"/>
            <w:r>
              <w:t>": "USD",</w:t>
            </w:r>
          </w:p>
          <w:p w14:paraId="322A60DF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lastRenderedPageBreak/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taxCode</w:t>
            </w:r>
            <w:proofErr w:type="spellEnd"/>
            <w:r>
              <w:t>": "</w:t>
            </w:r>
            <w:proofErr w:type="spellStart"/>
            <w:r>
              <w:t>tax_and_service_fee</w:t>
            </w:r>
            <w:proofErr w:type="spellEnd"/>
            <w:r>
              <w:t>",</w:t>
            </w:r>
          </w:p>
          <w:p w14:paraId="1ED30F93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includedInBase</w:t>
            </w:r>
            <w:proofErr w:type="spellEnd"/>
            <w:r>
              <w:t>": "No"</w:t>
            </w:r>
          </w:p>
          <w:p w14:paraId="22093599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659F517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541C4A45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5C5A2DE1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approximateInd</w:t>
            </w:r>
            <w:proofErr w:type="spellEnd"/>
            <w:r>
              <w:t>": false</w:t>
            </w:r>
          </w:p>
          <w:p w14:paraId="0A9EF166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0E9F95AC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B3DA321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26A7F2F2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AverageNightlyRate</w:t>
            </w:r>
            <w:proofErr w:type="spellEnd"/>
            <w:r>
              <w:t>": [</w:t>
            </w:r>
          </w:p>
          <w:p w14:paraId="141FEC1C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27B19882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330.79,</w:t>
            </w:r>
          </w:p>
          <w:p w14:paraId="63347EC1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"code": "USD",</w:t>
            </w:r>
          </w:p>
          <w:p w14:paraId="6FEF8F8C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approximateInd</w:t>
            </w:r>
            <w:proofErr w:type="spellEnd"/>
            <w:r>
              <w:t>": false</w:t>
            </w:r>
          </w:p>
          <w:p w14:paraId="5462DB1B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F7C6E5A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13A260D8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priceChangesDuringStayInd</w:t>
            </w:r>
            <w:proofErr w:type="spellEnd"/>
            <w:r>
              <w:t>": false</w:t>
            </w:r>
          </w:p>
          <w:p w14:paraId="5769F28B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68AA18E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F647D01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PriceBreakdownHospitality</w:t>
            </w:r>
            <w:proofErr w:type="spellEnd"/>
            <w:r>
              <w:t>",</w:t>
            </w:r>
          </w:p>
          <w:p w14:paraId="2D1C86F3" w14:textId="77777777" w:rsidR="0099762A" w:rsidRDefault="0099762A" w:rsidP="0099762A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"Amount": {</w:t>
            </w:r>
          </w:p>
          <w:p w14:paraId="3A71EE39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CurrencyCode</w:t>
            </w:r>
            <w:proofErr w:type="spellEnd"/>
            <w:r>
              <w:t>": {</w:t>
            </w:r>
          </w:p>
          <w:p w14:paraId="3FCCC14C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"USD"</w:t>
            </w:r>
          </w:p>
          <w:p w14:paraId="2D204A1E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4AC81BA4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"Total": 787.48,</w:t>
            </w:r>
          </w:p>
          <w:p w14:paraId="79D94C00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approximateInd</w:t>
            </w:r>
            <w:proofErr w:type="spellEnd"/>
            <w:r>
              <w:t>": false</w:t>
            </w:r>
          </w:p>
          <w:p w14:paraId="20458BA5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70B054C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"Commission": {</w:t>
            </w:r>
          </w:p>
          <w:p w14:paraId="6CD6EB9B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CommissionAmount</w:t>
            </w:r>
            <w:proofErr w:type="spellEnd"/>
            <w:r>
              <w:t>",</w:t>
            </w:r>
          </w:p>
          <w:p w14:paraId="0C197F97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"application": "Commissionable",</w:t>
            </w:r>
          </w:p>
          <w:p w14:paraId="49407515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"Amount": {</w:t>
            </w:r>
          </w:p>
          <w:p w14:paraId="48D88D6E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44.47,</w:t>
            </w:r>
          </w:p>
          <w:p w14:paraId="36B696E5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"code": "USD"</w:t>
            </w:r>
          </w:p>
          <w:p w14:paraId="15C7922E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243FB106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3A770381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roomPricingType</w:t>
            </w:r>
            <w:proofErr w:type="spellEnd"/>
            <w:r>
              <w:t>": "Per stay",</w:t>
            </w:r>
          </w:p>
          <w:p w14:paraId="02CE3AEB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"Description": "Prepay rate Refundable",</w:t>
            </w:r>
          </w:p>
          <w:p w14:paraId="3CB6EEB0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priceChangesDuringStayInd</w:t>
            </w:r>
            <w:proofErr w:type="spellEnd"/>
            <w:r>
              <w:t>": false</w:t>
            </w:r>
          </w:p>
          <w:p w14:paraId="50EF9AF3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31831EC" w14:textId="77777777" w:rsidR="0099762A" w:rsidRDefault="0099762A" w:rsidP="009976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223FF5D1" w14:textId="77777777" w:rsidR="0099762A" w:rsidRDefault="0099762A" w:rsidP="0099762A">
            <w:pPr>
              <w:pBdr>
                <w:bottom w:val="single" w:sz="6" w:space="1" w:color="auto"/>
              </w:pBdr>
            </w:pPr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3F222850" w14:textId="38F3BEF1" w:rsidR="003052EB" w:rsidRDefault="008C26C5" w:rsidP="00B4335C">
            <w:r>
              <w:t>Terms and Conditions Section:</w:t>
            </w:r>
          </w:p>
          <w:p w14:paraId="29C05ED6" w14:textId="77777777" w:rsidR="008C26C5" w:rsidRDefault="008C26C5" w:rsidP="008C26C5">
            <w:r>
              <w:t>"</w:t>
            </w:r>
            <w:proofErr w:type="spellStart"/>
            <w:r>
              <w:t>TermsAndConditionsFull</w:t>
            </w:r>
            <w:proofErr w:type="spellEnd"/>
            <w:r>
              <w:t>": [</w:t>
            </w:r>
          </w:p>
          <w:p w14:paraId="5402EE37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0F798FD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TermsAndConditionsFullHospitality</w:t>
            </w:r>
            <w:proofErr w:type="spellEnd"/>
            <w:r>
              <w:t>",</w:t>
            </w:r>
          </w:p>
          <w:p w14:paraId="45901F78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"Guarantee": [</w:t>
            </w:r>
          </w:p>
          <w:p w14:paraId="45141BCE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2F7B862D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"type": "</w:t>
            </w:r>
            <w:proofErr w:type="spellStart"/>
            <w:r>
              <w:t>PrepayRequired</w:t>
            </w:r>
            <w:proofErr w:type="spellEnd"/>
            <w:r>
              <w:t>",</w:t>
            </w:r>
          </w:p>
          <w:p w14:paraId="30D74C1B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credentialsRequiredInd</w:t>
            </w:r>
            <w:proofErr w:type="spellEnd"/>
            <w:r>
              <w:t>": false</w:t>
            </w:r>
          </w:p>
          <w:p w14:paraId="4E8F86E4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7336C5EC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1753DA8F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CancelPenalty</w:t>
            </w:r>
            <w:proofErr w:type="spellEnd"/>
            <w:r>
              <w:t>": [</w:t>
            </w:r>
          </w:p>
          <w:p w14:paraId="06F4621D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6864B4EB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"penalty": {</w:t>
            </w:r>
          </w:p>
          <w:p w14:paraId="7A7D9906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HotelPenaltyNights</w:t>
            </w:r>
            <w:proofErr w:type="spellEnd"/>
            <w:r>
              <w:t>",</w:t>
            </w:r>
          </w:p>
          <w:p w14:paraId="3F646C7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"Nights": 1</w:t>
            </w:r>
          </w:p>
          <w:p w14:paraId="0AA22A03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A327695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"Deadline": {</w:t>
            </w:r>
          </w:p>
          <w:p w14:paraId="4CFBDC2A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SpecificDate</w:t>
            </w:r>
            <w:proofErr w:type="spellEnd"/>
            <w:r>
              <w:t>": {</w:t>
            </w:r>
          </w:p>
          <w:p w14:paraId="753A0D46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"start": "2022-05-21",</w:t>
            </w:r>
          </w:p>
          <w:p w14:paraId="4F1C245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"end": "2022-05-23"</w:t>
            </w:r>
          </w:p>
          <w:p w14:paraId="05AB5628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914FE9F" w14:textId="77777777" w:rsidR="008C26C5" w:rsidRDefault="008C26C5" w:rsidP="008C26C5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"Time": "23:59:00.000"</w:t>
            </w:r>
          </w:p>
          <w:p w14:paraId="5578D52E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7972120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HotelPenalty</w:t>
            </w:r>
            <w:proofErr w:type="spellEnd"/>
            <w:r>
              <w:t>": {</w:t>
            </w:r>
          </w:p>
          <w:p w14:paraId="1BDE932E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HotelPenaltyNights</w:t>
            </w:r>
            <w:proofErr w:type="spellEnd"/>
            <w:r>
              <w:t>",</w:t>
            </w:r>
          </w:p>
          <w:p w14:paraId="44C11B49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"Nights": 1</w:t>
            </w:r>
          </w:p>
          <w:p w14:paraId="3F40959D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BB87690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"Refundable": "Yes"</w:t>
            </w:r>
          </w:p>
          <w:p w14:paraId="5EA93393" w14:textId="77777777" w:rsidR="008C26C5" w:rsidRDefault="008C26C5" w:rsidP="008C26C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C2C7043" w14:textId="20F75104" w:rsidR="008C26C5" w:rsidRDefault="008C26C5" w:rsidP="008C26C5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2A324E54" w14:textId="688CEF77" w:rsidR="00F43A45" w:rsidRDefault="00F43A45" w:rsidP="008C26C5">
            <w:r>
              <w:t>Rate Code Information:</w:t>
            </w:r>
          </w:p>
          <w:p w14:paraId="7A20FD7D" w14:textId="77777777" w:rsidR="00F43A45" w:rsidRDefault="00F43A45" w:rsidP="00F43A45">
            <w:r>
              <w:t>"</w:t>
            </w:r>
            <w:proofErr w:type="spellStart"/>
            <w:r>
              <w:t>ProductRateCodeInfo</w:t>
            </w:r>
            <w:proofErr w:type="spellEnd"/>
            <w:r>
              <w:t>": [</w:t>
            </w:r>
          </w:p>
          <w:p w14:paraId="5EA99D58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2C063055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RateCodeInfo</w:t>
            </w:r>
            <w:proofErr w:type="spellEnd"/>
            <w:r>
              <w:t>": {</w:t>
            </w:r>
          </w:p>
          <w:p w14:paraId="0478EDEC" w14:textId="0FC4816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rateID</w:t>
            </w:r>
            <w:proofErr w:type="spellEnd"/>
            <w:r>
              <w:t>": "383451460"</w:t>
            </w:r>
            <w:r w:rsidR="002E1139">
              <w:t>,</w:t>
            </w:r>
          </w:p>
          <w:p w14:paraId="00A4F316" w14:textId="2EADD6F7" w:rsidR="002E1139" w:rsidRDefault="002E1139" w:rsidP="00F43A45">
            <w:r>
              <w:t xml:space="preserve">            “</w:t>
            </w:r>
            <w:proofErr w:type="spellStart"/>
            <w:r>
              <w:t>rate</w:t>
            </w:r>
            <w:r w:rsidR="0041116B">
              <w:t>Name</w:t>
            </w:r>
            <w:proofErr w:type="spellEnd"/>
            <w:r>
              <w:t>”: “</w:t>
            </w:r>
            <w:proofErr w:type="spellStart"/>
            <w:r w:rsidR="00D07807">
              <w:t>ParkSleepFly</w:t>
            </w:r>
            <w:proofErr w:type="spellEnd"/>
            <w:r>
              <w:t>”,</w:t>
            </w:r>
          </w:p>
          <w:p w14:paraId="7C8A3D93" w14:textId="22C24B97" w:rsidR="002E1139" w:rsidRDefault="002E1139" w:rsidP="00F43A45">
            <w:r>
              <w:t xml:space="preserve">            “</w:t>
            </w:r>
            <w:proofErr w:type="spellStart"/>
            <w:r>
              <w:t>rateCategory</w:t>
            </w:r>
            <w:proofErr w:type="spellEnd"/>
            <w:r>
              <w:t>”: “10</w:t>
            </w:r>
            <w:r w:rsidR="00D07807">
              <w:t>”,</w:t>
            </w:r>
          </w:p>
          <w:p w14:paraId="12DA96C8" w14:textId="712C5A34" w:rsidR="00D07807" w:rsidRDefault="00D07807" w:rsidP="00F43A45">
            <w:r>
              <w:t xml:space="preserve">            “</w:t>
            </w:r>
            <w:proofErr w:type="spellStart"/>
            <w:r>
              <w:t>value”:”DUR</w:t>
            </w:r>
            <w:proofErr w:type="spellEnd"/>
            <w:r>
              <w:t>”</w:t>
            </w:r>
          </w:p>
          <w:p w14:paraId="2E4C1D53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390DC189" w14:textId="77777777" w:rsidR="00F43A45" w:rsidRDefault="00F43A45" w:rsidP="00F43A4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FC66A14" w14:textId="4F9028A8" w:rsidR="00F43A45" w:rsidRDefault="00F43A45" w:rsidP="00F43A45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792CF760" w14:textId="7202D1FF" w:rsidR="00DE73F2" w:rsidRDefault="00DE73F2" w:rsidP="00F43A45">
            <w:r>
              <w:t>Rate Description:</w:t>
            </w:r>
          </w:p>
          <w:p w14:paraId="1176709D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t>TermsAndConditionsFull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t>": [</w:t>
            </w:r>
          </w:p>
          <w:p w14:paraId="07CAFD8C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t>                {</w:t>
            </w:r>
          </w:p>
          <w:p w14:paraId="116D946B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1"/>
                <w:szCs w:val="21"/>
              </w:rPr>
              <w:lastRenderedPageBreak/>
              <w:t>              "Description": [</w:t>
            </w:r>
          </w:p>
          <w:p w14:paraId="33E374F5" w14:textId="77777777" w:rsidR="009A38D2" w:rsidRDefault="009A38D2" w:rsidP="009A38D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 xml:space="preserve">                        "Deluxe Room - Free cancellation - Breakfast included in the price - Free 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WiFi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 xml:space="preserve"> - Booking.com rate"</w:t>
            </w:r>
          </w:p>
          <w:p w14:paraId="380ABBAA" w14:textId="77777777" w:rsidR="009A38D2" w:rsidRDefault="009A38D2" w:rsidP="009A38D2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 ],</w:t>
            </w:r>
          </w:p>
          <w:p w14:paraId="76B1E981" w14:textId="60E30D3D" w:rsidR="009A38D2" w:rsidRDefault="00F35682" w:rsidP="00F43A45">
            <w:r>
              <w:t>Amenity Information:</w:t>
            </w:r>
          </w:p>
          <w:p w14:paraId="769C9E3F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RoomAmenity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": [</w:t>
            </w:r>
          </w:p>
          <w:p w14:paraId="716FD5AA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{</w:t>
            </w:r>
          </w:p>
          <w:p w14:paraId="6A64C17B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     "description": "Tea/Coffee maker"</w:t>
            </w:r>
          </w:p>
          <w:p w14:paraId="365F8D16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},</w:t>
            </w:r>
          </w:p>
          <w:p w14:paraId="0AB45312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{</w:t>
            </w:r>
          </w:p>
          <w:p w14:paraId="42E3975B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     "description": "Safety deposit box"</w:t>
            </w:r>
          </w:p>
          <w:p w14:paraId="30325247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},</w:t>
            </w:r>
          </w:p>
          <w:p w14:paraId="158B4DEE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{</w:t>
            </w:r>
          </w:p>
          <w:p w14:paraId="1C3958AA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     "description": "TV"</w:t>
            </w:r>
          </w:p>
          <w:p w14:paraId="5F0B23E2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         }</w:t>
            </w:r>
          </w:p>
          <w:p w14:paraId="13680A19" w14:textId="34CA7CE4" w:rsidR="00F35682" w:rsidRDefault="00F35682" w:rsidP="00F35682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    ]</w:t>
            </w:r>
          </w:p>
          <w:p w14:paraId="2B923220" w14:textId="11725D34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Meal Information: </w:t>
            </w:r>
          </w:p>
          <w:p w14:paraId="7D9CC93B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MealsIncluded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": {</w:t>
            </w:r>
          </w:p>
          <w:p w14:paraId="02E0E854" w14:textId="77777777" w:rsidR="00F35682" w:rsidRDefault="00F35682" w:rsidP="00F3568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36"/>
                <w:szCs w:val="36"/>
              </w:rPr>
              <w:t>                      </w:t>
            </w: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breakfastInd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": true</w:t>
            </w:r>
          </w:p>
          <w:p w14:paraId="093D96CA" w14:textId="77777777" w:rsidR="00F35682" w:rsidRDefault="00F35682" w:rsidP="00F35682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0"/>
                <w:szCs w:val="20"/>
              </w:rPr>
              <w:t>                    },</w:t>
            </w:r>
          </w:p>
          <w:p w14:paraId="64F47E95" w14:textId="77777777" w:rsidR="00F35682" w:rsidRDefault="00F35682" w:rsidP="00F43A45"/>
          <w:p w14:paraId="01CB9508" w14:textId="77777777" w:rsidR="00F43A45" w:rsidRDefault="00F43A45" w:rsidP="008C26C5"/>
          <w:p w14:paraId="79F0E64F" w14:textId="77777777" w:rsidR="008C26C5" w:rsidRDefault="008C26C5" w:rsidP="00B4335C"/>
          <w:p w14:paraId="5D24B265" w14:textId="77777777" w:rsidR="00B4335C" w:rsidRPr="00E858F4" w:rsidRDefault="00B4335C" w:rsidP="005617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E41E66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lastRenderedPageBreak/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6"/>
          </w:tcPr>
          <w:p w14:paraId="4A8EFB23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14E07443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7F91BBD9" w14:textId="2FD74D6F" w:rsidR="00D35955" w:rsidRPr="00D35955" w:rsidRDefault="0056171F" w:rsidP="00410579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t>Examples</w:t>
            </w:r>
          </w:p>
        </w:tc>
      </w:tr>
      <w:tr w:rsidR="0056171F" w:rsidRPr="00B927AB" w14:paraId="725DE68F" w14:textId="77777777" w:rsidTr="009E71A0">
        <w:trPr>
          <w:cantSplit/>
        </w:trPr>
        <w:tc>
          <w:tcPr>
            <w:tcW w:w="2429" w:type="dxa"/>
          </w:tcPr>
          <w:p w14:paraId="01D8EEB5" w14:textId="77777777" w:rsidR="0056171F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lastRenderedPageBreak/>
              <w:t>Pre-prod endpoint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E858F4">
              <w:rPr>
                <w:rFonts w:ascii="Arial" w:hAnsi="Arial" w:cs="Arial"/>
                <w:sz w:val="20"/>
                <w:szCs w:val="20"/>
              </w:rPr>
              <w:t>HTTP 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example</w:t>
            </w:r>
            <w:r w:rsidRPr="00E858F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42DE53F" w14:textId="77777777" w:rsidR="0056171F" w:rsidRDefault="0056171F" w:rsidP="0056171F">
            <w:pPr>
              <w:rPr>
                <w:rStyle w:val="sbrace"/>
                <w:rFonts w:ascii="Arial" w:hAnsi="Arial" w:cs="Arial"/>
                <w:sz w:val="20"/>
                <w:szCs w:val="20"/>
              </w:rPr>
            </w:pP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>Required for model updates.</w:t>
            </w:r>
            <w:r w:rsidRPr="004F395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Define 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all </w:t>
            </w:r>
            <w:r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E858F4">
              <w:rPr>
                <w:rFonts w:ascii="Arial" w:hAnsi="Arial" w:cs="Arial"/>
                <w:sz w:val="18"/>
                <w:szCs w:val="18"/>
              </w:rPr>
              <w:t>sent,</w:t>
            </w:r>
            <w:r>
              <w:rPr>
                <w:rFonts w:ascii="Arial" w:hAnsi="Arial" w:cs="Arial"/>
                <w:sz w:val="18"/>
                <w:szCs w:val="18"/>
              </w:rPr>
              <w:t xml:space="preserve"> and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 optional or required query parameters</w:t>
            </w:r>
          </w:p>
          <w:p w14:paraId="4F30529F" w14:textId="77777777" w:rsidR="00D35955" w:rsidRPr="00D35955" w:rsidRDefault="00D35955" w:rsidP="00D359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036511" w14:textId="77777777" w:rsidR="00D35955" w:rsidRPr="00D35955" w:rsidRDefault="00D35955" w:rsidP="00D359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629CF2" w14:textId="77777777" w:rsidR="00D35955" w:rsidRPr="00D35955" w:rsidRDefault="00D35955" w:rsidP="00D359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4A4A5A" w14:textId="6449417F" w:rsidR="00D35955" w:rsidRPr="00D35955" w:rsidRDefault="00D35955" w:rsidP="00D359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1" w:type="dxa"/>
            <w:gridSpan w:val="6"/>
          </w:tcPr>
          <w:p w14:paraId="0F134C2C" w14:textId="77777777" w:rsidR="0056171F" w:rsidRPr="00B927AB" w:rsidRDefault="0056171F" w:rsidP="0056171F">
            <w:pPr>
              <w:rPr>
                <w:rStyle w:val="sbrace"/>
                <w:rFonts w:ascii="Arial" w:hAnsi="Arial" w:cs="Arial"/>
              </w:rPr>
            </w:pPr>
          </w:p>
        </w:tc>
      </w:tr>
      <w:tr w:rsidR="0056171F" w:rsidRPr="00B927AB" w14:paraId="158AEE37" w14:textId="77777777" w:rsidTr="009E71A0">
        <w:trPr>
          <w:cantSplit/>
        </w:trPr>
        <w:tc>
          <w:tcPr>
            <w:tcW w:w="10350" w:type="dxa"/>
            <w:gridSpan w:val="7"/>
          </w:tcPr>
          <w:p w14:paraId="1762ED18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Request payload example in </w:t>
            </w:r>
            <w:r w:rsidRPr="003C4E88">
              <w:rPr>
                <w:rFonts w:ascii="Arial" w:hAnsi="Arial" w:cs="Arial"/>
                <w:b/>
                <w:sz w:val="20"/>
                <w:szCs w:val="20"/>
              </w:rPr>
              <w:t>JSON</w:t>
            </w:r>
            <w:r w:rsidRPr="00E858F4">
              <w:rPr>
                <w:rFonts w:ascii="Arial" w:hAnsi="Arial" w:cs="Arial"/>
                <w:sz w:val="20"/>
                <w:szCs w:val="20"/>
              </w:rPr>
              <w:t xml:space="preserve"> below:</w:t>
            </w:r>
          </w:p>
          <w:p w14:paraId="42072F1F" w14:textId="77777777" w:rsidR="0056171F" w:rsidRDefault="0056171F" w:rsidP="0056171F">
            <w:pPr>
              <w:rPr>
                <w:rStyle w:val="sbrace"/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>If longer than 2 pages, attach as a separate</w:t>
            </w:r>
            <w:r>
              <w:rPr>
                <w:rFonts w:ascii="Arial" w:hAnsi="Arial" w:cs="Arial"/>
                <w:sz w:val="18"/>
                <w:szCs w:val="18"/>
              </w:rPr>
              <w:t xml:space="preserve"> .txt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 file.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Full-length example 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  <w:u w:val="single"/>
              </w:rPr>
              <w:t>required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 for any updates to request</w:t>
            </w:r>
            <w:r w:rsidRPr="00472ADE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  <w:p w14:paraId="3CE80049" w14:textId="77777777" w:rsidR="00D35955" w:rsidRPr="00D35955" w:rsidRDefault="00D35955" w:rsidP="00D3595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2E6FFC" w14:textId="28A7800B" w:rsidR="00D35955" w:rsidRPr="00D35955" w:rsidRDefault="00D35955" w:rsidP="00D359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71F" w:rsidRPr="00B927AB" w14:paraId="1E4762C7" w14:textId="77777777" w:rsidTr="009E71A0">
        <w:trPr>
          <w:cantSplit/>
        </w:trPr>
        <w:tc>
          <w:tcPr>
            <w:tcW w:w="10350" w:type="dxa"/>
            <w:gridSpan w:val="7"/>
          </w:tcPr>
          <w:p w14:paraId="13753E0F" w14:textId="77777777" w:rsidR="0056171F" w:rsidRDefault="0056171F" w:rsidP="0056171F">
            <w:pPr>
              <w:rPr>
                <w:rStyle w:val="sbrace"/>
                <w:rFonts w:ascii="Arial" w:hAnsi="Arial" w:cs="Arial"/>
                <w:sz w:val="20"/>
                <w:szCs w:val="20"/>
              </w:rPr>
            </w:pPr>
          </w:p>
          <w:p w14:paraId="0DE17B64" w14:textId="4A7206A1" w:rsidR="00D35955" w:rsidRPr="00D35955" w:rsidRDefault="00D35955" w:rsidP="00D359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2A39A05F" w14:textId="77777777" w:rsidTr="009E71A0">
        <w:trPr>
          <w:cantSplit/>
        </w:trPr>
        <w:tc>
          <w:tcPr>
            <w:tcW w:w="10350" w:type="dxa"/>
            <w:gridSpan w:val="7"/>
          </w:tcPr>
          <w:p w14:paraId="33A52FA8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Response example in </w:t>
            </w:r>
            <w:r w:rsidRPr="003C4E88">
              <w:rPr>
                <w:rFonts w:ascii="Arial" w:hAnsi="Arial" w:cs="Arial"/>
                <w:b/>
                <w:sz w:val="20"/>
                <w:szCs w:val="20"/>
              </w:rPr>
              <w:t>JSON</w:t>
            </w:r>
            <w:r w:rsidRPr="00E858F4">
              <w:rPr>
                <w:rFonts w:ascii="Arial" w:hAnsi="Arial" w:cs="Arial"/>
                <w:sz w:val="20"/>
                <w:szCs w:val="20"/>
              </w:rPr>
              <w:t xml:space="preserve"> below:</w:t>
            </w:r>
          </w:p>
          <w:p w14:paraId="6321FED2" w14:textId="77777777" w:rsidR="0056171F" w:rsidRPr="00E858F4" w:rsidRDefault="0056171F" w:rsidP="0056171F">
            <w:pPr>
              <w:rPr>
                <w:rStyle w:val="sbrace"/>
                <w:rFonts w:ascii="Arial" w:hAnsi="Arial" w:cs="Arial"/>
                <w:b/>
                <w:bCs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If longer than 2 pages, attach as a separate </w:t>
            </w:r>
            <w:r>
              <w:rPr>
                <w:rFonts w:ascii="Arial" w:hAnsi="Arial" w:cs="Arial"/>
                <w:sz w:val="18"/>
                <w:szCs w:val="18"/>
              </w:rPr>
              <w:t>.txt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 file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. Full-length example 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  <w:u w:val="single"/>
              </w:rPr>
              <w:t>required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 for any updates to response</w:t>
            </w:r>
            <w:r w:rsidRPr="00472ADE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</w:tc>
      </w:tr>
      <w:tr w:rsidR="0056171F" w:rsidRPr="00B927AB" w14:paraId="0A3DDBC3" w14:textId="77777777" w:rsidTr="009E71A0">
        <w:trPr>
          <w:cantSplit/>
        </w:trPr>
        <w:tc>
          <w:tcPr>
            <w:tcW w:w="10350" w:type="dxa"/>
            <w:gridSpan w:val="7"/>
          </w:tcPr>
          <w:p w14:paraId="7FCA2D6E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1F238B" w14:textId="77777777" w:rsidR="0056171F" w:rsidRDefault="0056171F" w:rsidP="00D14783"/>
    <w:p w14:paraId="3F9F3EDA" w14:textId="77777777" w:rsidR="006715D0" w:rsidRDefault="006715D0" w:rsidP="003C4E88">
      <w:pPr>
        <w:pStyle w:val="Heading1"/>
      </w:pPr>
      <w:bookmarkStart w:id="5" w:name="_Toc66179026"/>
      <w:r>
        <w:t>Internal Features List</w:t>
      </w:r>
      <w:bookmarkEnd w:id="5"/>
    </w:p>
    <w:p w14:paraId="5B3AFEB6" w14:textId="77777777" w:rsidR="006715D0" w:rsidRDefault="006715D0" w:rsidP="006715D0">
      <w:r>
        <w:t>List all non-customer-facing features including the JIRA number and story title.</w:t>
      </w:r>
    </w:p>
    <w:p w14:paraId="014A662F" w14:textId="020DD192" w:rsidR="006715D0" w:rsidRDefault="006715D0" w:rsidP="005B5754">
      <w:pPr>
        <w:pStyle w:val="ListParagraph"/>
        <w:numPr>
          <w:ilvl w:val="0"/>
          <w:numId w:val="27"/>
        </w:numPr>
      </w:pPr>
    </w:p>
    <w:p w14:paraId="1E3ED94A" w14:textId="77777777" w:rsidR="006715D0" w:rsidRDefault="006715D0" w:rsidP="006715D0"/>
    <w:p w14:paraId="6C22B8E8" w14:textId="77777777" w:rsidR="006715D0" w:rsidRDefault="006715D0" w:rsidP="003C4E88">
      <w:pPr>
        <w:pStyle w:val="Heading1"/>
      </w:pPr>
      <w:bookmarkStart w:id="6" w:name="_Toc66179027"/>
      <w:r>
        <w:t>Known Issues List</w:t>
      </w:r>
      <w:bookmarkEnd w:id="6"/>
    </w:p>
    <w:p w14:paraId="0B1C9D80" w14:textId="0AA98774" w:rsidR="006715D0" w:rsidRDefault="006715D0" w:rsidP="006715D0">
      <w:r>
        <w:t>Include only one known issues table for the entire release, noting all defects here.</w:t>
      </w:r>
    </w:p>
    <w:tbl>
      <w:tblPr>
        <w:tblStyle w:val="GridTable4-Accent3"/>
        <w:tblW w:w="10790" w:type="dxa"/>
        <w:tblLook w:val="04A0" w:firstRow="1" w:lastRow="0" w:firstColumn="1" w:lastColumn="0" w:noHBand="0" w:noVBand="1"/>
      </w:tblPr>
      <w:tblGrid>
        <w:gridCol w:w="1327"/>
        <w:gridCol w:w="669"/>
        <w:gridCol w:w="2857"/>
        <w:gridCol w:w="2881"/>
        <w:gridCol w:w="1813"/>
        <w:gridCol w:w="1243"/>
      </w:tblGrid>
      <w:tr w:rsidR="0050289C" w:rsidRPr="00B927AB" w14:paraId="33515215" w14:textId="77777777" w:rsidTr="007677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2BF08AD7" w14:textId="77777777" w:rsidR="0050289C" w:rsidRPr="0076773C" w:rsidRDefault="0050289C" w:rsidP="009E71A0">
            <w:pPr>
              <w:spacing w:beforeLines="60" w:before="144" w:afterLines="60" w:after="144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Defect #</w:t>
            </w:r>
          </w:p>
        </w:tc>
        <w:tc>
          <w:tcPr>
            <w:tcW w:w="310" w:type="pct"/>
          </w:tcPr>
          <w:p w14:paraId="460B2AE1" w14:textId="77777777" w:rsidR="0050289C" w:rsidRPr="0076773C" w:rsidRDefault="0050289C" w:rsidP="009E71A0">
            <w:pPr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Sev.</w:t>
            </w:r>
          </w:p>
        </w:tc>
        <w:tc>
          <w:tcPr>
            <w:tcW w:w="1324" w:type="pct"/>
          </w:tcPr>
          <w:p w14:paraId="3578CC3C" w14:textId="77777777" w:rsidR="0050289C" w:rsidRPr="0076773C" w:rsidRDefault="0050289C" w:rsidP="009E71A0">
            <w:pPr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Description</w:t>
            </w:r>
          </w:p>
        </w:tc>
        <w:tc>
          <w:tcPr>
            <w:tcW w:w="1335" w:type="pct"/>
          </w:tcPr>
          <w:p w14:paraId="763FF31C" w14:textId="77777777" w:rsidR="0050289C" w:rsidRPr="0076773C" w:rsidRDefault="0050289C" w:rsidP="009E71A0">
            <w:pPr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Comments</w:t>
            </w:r>
          </w:p>
        </w:tc>
        <w:tc>
          <w:tcPr>
            <w:tcW w:w="840" w:type="pct"/>
          </w:tcPr>
          <w:p w14:paraId="0E5E66CC" w14:textId="77777777" w:rsidR="0050289C" w:rsidRPr="0076773C" w:rsidRDefault="0050289C" w:rsidP="009E71A0">
            <w:pPr>
              <w:keepNext/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Defect applies to which cores?</w:t>
            </w:r>
          </w:p>
        </w:tc>
        <w:tc>
          <w:tcPr>
            <w:tcW w:w="576" w:type="pct"/>
          </w:tcPr>
          <w:p w14:paraId="569A49B2" w14:textId="77777777" w:rsidR="0050289C" w:rsidRPr="0076773C" w:rsidRDefault="0050289C" w:rsidP="009E71A0">
            <w:pPr>
              <w:keepNext/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Customer facing?</w:t>
            </w:r>
          </w:p>
          <w:p w14:paraId="780A043B" w14:textId="77777777" w:rsidR="0050289C" w:rsidRPr="0076773C" w:rsidRDefault="0050289C" w:rsidP="009E71A0">
            <w:pPr>
              <w:keepNext/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 w:val="18"/>
                <w:szCs w:val="18"/>
              </w:rPr>
              <w:t>(Yes/No)</w:t>
            </w:r>
          </w:p>
        </w:tc>
      </w:tr>
      <w:tr w:rsidR="0050289C" w:rsidRPr="00B927AB" w14:paraId="44CB8651" w14:textId="77777777" w:rsidTr="00767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51C6B2D7" w14:textId="6D193790" w:rsidR="0050289C" w:rsidRPr="00BD4963" w:rsidRDefault="0050289C" w:rsidP="009E71A0">
            <w:pPr>
              <w:spacing w:before="20" w:after="20"/>
              <w:rPr>
                <w:rFonts w:cstheme="minorHAnsi"/>
                <w:szCs w:val="22"/>
              </w:rPr>
            </w:pPr>
          </w:p>
        </w:tc>
        <w:tc>
          <w:tcPr>
            <w:tcW w:w="310" w:type="pct"/>
          </w:tcPr>
          <w:p w14:paraId="4EC7B952" w14:textId="1C9DCEF4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24" w:type="pct"/>
          </w:tcPr>
          <w:p w14:paraId="5F1D691C" w14:textId="192E346C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35" w:type="pct"/>
          </w:tcPr>
          <w:p w14:paraId="06564DB6" w14:textId="2E129015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840" w:type="pct"/>
          </w:tcPr>
          <w:p w14:paraId="37F0003B" w14:textId="4BFFC417" w:rsidR="0050289C" w:rsidRPr="00BD4963" w:rsidRDefault="0050289C" w:rsidP="009E71A0">
            <w:pPr>
              <w:keepNext/>
              <w:spacing w:beforeLines="60" w:before="144" w:afterLines="60" w:after="1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576" w:type="pct"/>
          </w:tcPr>
          <w:p w14:paraId="0D45AB5B" w14:textId="468A8AE8" w:rsidR="0050289C" w:rsidRPr="00BD4963" w:rsidRDefault="0050289C" w:rsidP="009E71A0">
            <w:pPr>
              <w:keepNext/>
              <w:spacing w:beforeLines="60" w:before="144" w:afterLines="60" w:after="14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50289C" w:rsidRPr="00B927AB" w14:paraId="2B1D677F" w14:textId="77777777" w:rsidTr="0076773C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4EECBD79" w14:textId="77777777" w:rsidR="0050289C" w:rsidRPr="00BD4963" w:rsidRDefault="0050289C" w:rsidP="009E71A0">
            <w:pPr>
              <w:spacing w:before="20" w:after="20"/>
              <w:rPr>
                <w:rFonts w:cstheme="minorHAnsi"/>
                <w:szCs w:val="22"/>
              </w:rPr>
            </w:pPr>
          </w:p>
        </w:tc>
        <w:tc>
          <w:tcPr>
            <w:tcW w:w="310" w:type="pct"/>
          </w:tcPr>
          <w:p w14:paraId="6B2DA1F2" w14:textId="77777777" w:rsidR="0050289C" w:rsidRPr="00BD4963" w:rsidRDefault="0050289C" w:rsidP="009E71A0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24" w:type="pct"/>
          </w:tcPr>
          <w:p w14:paraId="50AABCB2" w14:textId="77777777" w:rsidR="0050289C" w:rsidRPr="00BD4963" w:rsidRDefault="0050289C" w:rsidP="009E71A0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35" w:type="pct"/>
          </w:tcPr>
          <w:p w14:paraId="4115D533" w14:textId="77777777" w:rsidR="0050289C" w:rsidRPr="00BD4963" w:rsidRDefault="0050289C" w:rsidP="009E71A0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840" w:type="pct"/>
          </w:tcPr>
          <w:p w14:paraId="7DA0EBE0" w14:textId="77777777" w:rsidR="0050289C" w:rsidRPr="00BD4963" w:rsidRDefault="0050289C" w:rsidP="009E71A0">
            <w:pPr>
              <w:keepNext/>
              <w:spacing w:beforeLines="60" w:before="144" w:afterLines="60" w:after="1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576" w:type="pct"/>
          </w:tcPr>
          <w:p w14:paraId="2185F53A" w14:textId="77777777" w:rsidR="0050289C" w:rsidRPr="00BD4963" w:rsidRDefault="0050289C" w:rsidP="009E71A0">
            <w:pPr>
              <w:keepNext/>
              <w:spacing w:beforeLines="60" w:before="144"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50289C" w:rsidRPr="00B927AB" w14:paraId="474745E4" w14:textId="77777777" w:rsidTr="00767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22183A2C" w14:textId="77777777" w:rsidR="0050289C" w:rsidRPr="00BD4963" w:rsidRDefault="0050289C" w:rsidP="009E71A0">
            <w:pPr>
              <w:spacing w:before="20" w:after="20"/>
              <w:rPr>
                <w:rFonts w:cstheme="minorHAnsi"/>
                <w:szCs w:val="22"/>
              </w:rPr>
            </w:pPr>
          </w:p>
        </w:tc>
        <w:tc>
          <w:tcPr>
            <w:tcW w:w="310" w:type="pct"/>
          </w:tcPr>
          <w:p w14:paraId="167C64F5" w14:textId="77777777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24" w:type="pct"/>
          </w:tcPr>
          <w:p w14:paraId="3D39BC9B" w14:textId="77777777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35" w:type="pct"/>
          </w:tcPr>
          <w:p w14:paraId="6B056996" w14:textId="77777777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840" w:type="pct"/>
          </w:tcPr>
          <w:p w14:paraId="49B0932E" w14:textId="77777777" w:rsidR="0050289C" w:rsidRPr="00BD4963" w:rsidRDefault="0050289C" w:rsidP="009E71A0">
            <w:pPr>
              <w:keepNext/>
              <w:spacing w:beforeLines="60" w:before="144" w:afterLines="60" w:after="1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576" w:type="pct"/>
          </w:tcPr>
          <w:p w14:paraId="160B36F0" w14:textId="77777777" w:rsidR="0050289C" w:rsidRPr="00BD4963" w:rsidRDefault="0050289C" w:rsidP="009E71A0">
            <w:pPr>
              <w:keepNext/>
              <w:spacing w:beforeLines="60" w:before="144" w:afterLines="60" w:after="14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</w:tbl>
    <w:p w14:paraId="24BE19CD" w14:textId="77777777" w:rsidR="0050289C" w:rsidRDefault="0050289C" w:rsidP="006715D0"/>
    <w:sectPr w:rsidR="0050289C" w:rsidSect="00CB04B1">
      <w:headerReference w:type="default" r:id="rId13"/>
      <w:footerReference w:type="default" r:id="rId14"/>
      <w:headerReference w:type="first" r:id="rId15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9AD5" w14:textId="77777777" w:rsidR="00BD708E" w:rsidRDefault="00BD708E" w:rsidP="00D14783">
      <w:r>
        <w:separator/>
      </w:r>
    </w:p>
  </w:endnote>
  <w:endnote w:type="continuationSeparator" w:id="0">
    <w:p w14:paraId="40771080" w14:textId="77777777" w:rsidR="00BD708E" w:rsidRDefault="00BD708E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A94E" w14:textId="77777777" w:rsidR="00BD708E" w:rsidRDefault="00BD708E" w:rsidP="00D14783">
      <w:r>
        <w:separator/>
      </w:r>
    </w:p>
  </w:footnote>
  <w:footnote w:type="continuationSeparator" w:id="0">
    <w:p w14:paraId="40E95BC7" w14:textId="77777777" w:rsidR="00BD708E" w:rsidRDefault="00BD708E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52674"/>
    <w:rsid w:val="000765F6"/>
    <w:rsid w:val="00077595"/>
    <w:rsid w:val="000927C2"/>
    <w:rsid w:val="00097249"/>
    <w:rsid w:val="000A023D"/>
    <w:rsid w:val="000A6CA5"/>
    <w:rsid w:val="000E0CA0"/>
    <w:rsid w:val="000E149B"/>
    <w:rsid w:val="000F34D8"/>
    <w:rsid w:val="00114560"/>
    <w:rsid w:val="00122324"/>
    <w:rsid w:val="00125248"/>
    <w:rsid w:val="001317B3"/>
    <w:rsid w:val="00156383"/>
    <w:rsid w:val="00191CAF"/>
    <w:rsid w:val="00192B4B"/>
    <w:rsid w:val="00194C68"/>
    <w:rsid w:val="001B4607"/>
    <w:rsid w:val="001B5237"/>
    <w:rsid w:val="00214C23"/>
    <w:rsid w:val="00244820"/>
    <w:rsid w:val="00253665"/>
    <w:rsid w:val="00266B56"/>
    <w:rsid w:val="00280799"/>
    <w:rsid w:val="00285B34"/>
    <w:rsid w:val="002934EE"/>
    <w:rsid w:val="002B6956"/>
    <w:rsid w:val="002C3A24"/>
    <w:rsid w:val="002E1139"/>
    <w:rsid w:val="003052EB"/>
    <w:rsid w:val="003172B3"/>
    <w:rsid w:val="00323052"/>
    <w:rsid w:val="003408EF"/>
    <w:rsid w:val="003518EC"/>
    <w:rsid w:val="00355A54"/>
    <w:rsid w:val="003770F4"/>
    <w:rsid w:val="00392BAB"/>
    <w:rsid w:val="003C4E88"/>
    <w:rsid w:val="003C604E"/>
    <w:rsid w:val="003C6A32"/>
    <w:rsid w:val="003E4259"/>
    <w:rsid w:val="00410579"/>
    <w:rsid w:val="0041116B"/>
    <w:rsid w:val="004323A4"/>
    <w:rsid w:val="0045471D"/>
    <w:rsid w:val="0046081E"/>
    <w:rsid w:val="00467140"/>
    <w:rsid w:val="0048308C"/>
    <w:rsid w:val="00486291"/>
    <w:rsid w:val="004955AA"/>
    <w:rsid w:val="004B2CB2"/>
    <w:rsid w:val="004C71F3"/>
    <w:rsid w:val="004E0D26"/>
    <w:rsid w:val="0050289C"/>
    <w:rsid w:val="00506F9A"/>
    <w:rsid w:val="005413F2"/>
    <w:rsid w:val="00545E18"/>
    <w:rsid w:val="00552C3D"/>
    <w:rsid w:val="00554C23"/>
    <w:rsid w:val="005610D7"/>
    <w:rsid w:val="0056171F"/>
    <w:rsid w:val="005932AF"/>
    <w:rsid w:val="005B5754"/>
    <w:rsid w:val="005E5615"/>
    <w:rsid w:val="005E7E37"/>
    <w:rsid w:val="006123BF"/>
    <w:rsid w:val="00615F46"/>
    <w:rsid w:val="006168C7"/>
    <w:rsid w:val="00622EDF"/>
    <w:rsid w:val="00635299"/>
    <w:rsid w:val="006448DC"/>
    <w:rsid w:val="00650396"/>
    <w:rsid w:val="006715D0"/>
    <w:rsid w:val="00691D8A"/>
    <w:rsid w:val="006A0BBA"/>
    <w:rsid w:val="006D0C13"/>
    <w:rsid w:val="006D1775"/>
    <w:rsid w:val="006D5EEB"/>
    <w:rsid w:val="006E06D3"/>
    <w:rsid w:val="007257CF"/>
    <w:rsid w:val="00733C2B"/>
    <w:rsid w:val="007355E6"/>
    <w:rsid w:val="00750006"/>
    <w:rsid w:val="00753DE4"/>
    <w:rsid w:val="0076773C"/>
    <w:rsid w:val="00787660"/>
    <w:rsid w:val="00790FA3"/>
    <w:rsid w:val="007A7F24"/>
    <w:rsid w:val="007B60F7"/>
    <w:rsid w:val="007B72A9"/>
    <w:rsid w:val="007D3658"/>
    <w:rsid w:val="007E7F5A"/>
    <w:rsid w:val="008001D5"/>
    <w:rsid w:val="0080556B"/>
    <w:rsid w:val="008376E8"/>
    <w:rsid w:val="00842D13"/>
    <w:rsid w:val="00894B59"/>
    <w:rsid w:val="0089681C"/>
    <w:rsid w:val="00896D38"/>
    <w:rsid w:val="00897D1C"/>
    <w:rsid w:val="008A233E"/>
    <w:rsid w:val="008B41D5"/>
    <w:rsid w:val="008B6EDB"/>
    <w:rsid w:val="008C26C5"/>
    <w:rsid w:val="00911EB0"/>
    <w:rsid w:val="00917459"/>
    <w:rsid w:val="00932B85"/>
    <w:rsid w:val="00950918"/>
    <w:rsid w:val="0095356C"/>
    <w:rsid w:val="009909D8"/>
    <w:rsid w:val="0099762A"/>
    <w:rsid w:val="009A0767"/>
    <w:rsid w:val="009A38D2"/>
    <w:rsid w:val="00A028B7"/>
    <w:rsid w:val="00A107F5"/>
    <w:rsid w:val="00A33DCF"/>
    <w:rsid w:val="00A47A58"/>
    <w:rsid w:val="00A52DDF"/>
    <w:rsid w:val="00A55966"/>
    <w:rsid w:val="00A569BE"/>
    <w:rsid w:val="00A56F66"/>
    <w:rsid w:val="00A64B75"/>
    <w:rsid w:val="00A967A5"/>
    <w:rsid w:val="00B01B0F"/>
    <w:rsid w:val="00B14B1D"/>
    <w:rsid w:val="00B265BA"/>
    <w:rsid w:val="00B425B4"/>
    <w:rsid w:val="00B4335C"/>
    <w:rsid w:val="00B67B99"/>
    <w:rsid w:val="00B72604"/>
    <w:rsid w:val="00B96B8F"/>
    <w:rsid w:val="00BB16D6"/>
    <w:rsid w:val="00BC01DF"/>
    <w:rsid w:val="00BD0CAE"/>
    <w:rsid w:val="00BD2DAA"/>
    <w:rsid w:val="00BD6417"/>
    <w:rsid w:val="00BD708E"/>
    <w:rsid w:val="00BE0DB1"/>
    <w:rsid w:val="00BF2A4F"/>
    <w:rsid w:val="00BF3B1E"/>
    <w:rsid w:val="00C04F54"/>
    <w:rsid w:val="00C10BA0"/>
    <w:rsid w:val="00C22903"/>
    <w:rsid w:val="00C46782"/>
    <w:rsid w:val="00C5574A"/>
    <w:rsid w:val="00C61178"/>
    <w:rsid w:val="00C9092E"/>
    <w:rsid w:val="00CA077A"/>
    <w:rsid w:val="00CB04B1"/>
    <w:rsid w:val="00CC46D8"/>
    <w:rsid w:val="00CD13A8"/>
    <w:rsid w:val="00D07807"/>
    <w:rsid w:val="00D14783"/>
    <w:rsid w:val="00D35955"/>
    <w:rsid w:val="00D54218"/>
    <w:rsid w:val="00D56B80"/>
    <w:rsid w:val="00D60AFE"/>
    <w:rsid w:val="00D60D1A"/>
    <w:rsid w:val="00D66D11"/>
    <w:rsid w:val="00D7215A"/>
    <w:rsid w:val="00D7661E"/>
    <w:rsid w:val="00D93363"/>
    <w:rsid w:val="00D9788B"/>
    <w:rsid w:val="00DB68B0"/>
    <w:rsid w:val="00DC08C7"/>
    <w:rsid w:val="00DD75E0"/>
    <w:rsid w:val="00DE73F2"/>
    <w:rsid w:val="00DF784A"/>
    <w:rsid w:val="00E1289C"/>
    <w:rsid w:val="00E61C5C"/>
    <w:rsid w:val="00E77D19"/>
    <w:rsid w:val="00E962A7"/>
    <w:rsid w:val="00EB78C0"/>
    <w:rsid w:val="00EC2A0D"/>
    <w:rsid w:val="00EF7CB2"/>
    <w:rsid w:val="00F02ABB"/>
    <w:rsid w:val="00F1516B"/>
    <w:rsid w:val="00F35682"/>
    <w:rsid w:val="00F36ADA"/>
    <w:rsid w:val="00F43A45"/>
    <w:rsid w:val="00F51878"/>
    <w:rsid w:val="00F65514"/>
    <w:rsid w:val="00F6605B"/>
    <w:rsid w:val="00F82256"/>
    <w:rsid w:val="00F93CDD"/>
    <w:rsid w:val="00FA3DC9"/>
    <w:rsid w:val="00FB3636"/>
    <w:rsid w:val="00FC50CF"/>
    <w:rsid w:val="00FC5C2A"/>
    <w:rsid w:val="00FE64A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9A38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jira.prod.tvlport.com/browse/HCCD-1384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ira.prod.tvlport.com/browse/HCCD-21889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1</TotalTime>
  <Pages>12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2</cp:revision>
  <cp:lastPrinted>2014-07-24T10:51:00Z</cp:lastPrinted>
  <dcterms:created xsi:type="dcterms:W3CDTF">2022-02-28T19:14:00Z</dcterms:created>
  <dcterms:modified xsi:type="dcterms:W3CDTF">2022-02-28T19:14:00Z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